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2960A" w14:textId="77777777" w:rsidR="0017036B" w:rsidRDefault="0017036B" w:rsidP="001703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BARBOR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fl.1433)</w:t>
      </w:r>
    </w:p>
    <w:p w14:paraId="0822D501" w14:textId="77777777" w:rsidR="0017036B" w:rsidRDefault="0017036B" w:rsidP="0017036B">
      <w:pPr>
        <w:pStyle w:val="NoSpacing"/>
        <w:rPr>
          <w:rFonts w:cs="Times New Roman"/>
          <w:szCs w:val="24"/>
        </w:rPr>
      </w:pPr>
    </w:p>
    <w:p w14:paraId="3B5232E6" w14:textId="77777777" w:rsidR="0017036B" w:rsidRDefault="0017036B" w:rsidP="0017036B">
      <w:pPr>
        <w:pStyle w:val="NoSpacing"/>
        <w:rPr>
          <w:rFonts w:cs="Times New Roman"/>
          <w:szCs w:val="24"/>
        </w:rPr>
      </w:pPr>
    </w:p>
    <w:p w14:paraId="5B77697C" w14:textId="77777777" w:rsidR="0017036B" w:rsidRDefault="0017036B" w:rsidP="001703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Johanna </w:t>
      </w:r>
      <w:proofErr w:type="spellStart"/>
      <w:r>
        <w:rPr>
          <w:rFonts w:cs="Times New Roman"/>
          <w:szCs w:val="24"/>
        </w:rPr>
        <w:t>Barbor</w:t>
      </w:r>
      <w:proofErr w:type="spellEnd"/>
      <w:r>
        <w:rPr>
          <w:rFonts w:cs="Times New Roman"/>
          <w:szCs w:val="24"/>
        </w:rPr>
        <w:t xml:space="preserve"> of Chipping Barnet(q.v.).</w:t>
      </w:r>
    </w:p>
    <w:p w14:paraId="0F16A247" w14:textId="77777777" w:rsidR="0017036B" w:rsidRDefault="0017036B" w:rsidP="001703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p.317)</w:t>
      </w:r>
    </w:p>
    <w:p w14:paraId="725C244E" w14:textId="77777777" w:rsidR="0017036B" w:rsidRDefault="0017036B" w:rsidP="001703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Reginald Unknown(q.v.).   (ibid.)</w:t>
      </w:r>
    </w:p>
    <w:p w14:paraId="53E9AC1C" w14:textId="77777777" w:rsidR="0017036B" w:rsidRDefault="0017036B" w:rsidP="0017036B">
      <w:pPr>
        <w:pStyle w:val="NoSpacing"/>
        <w:rPr>
          <w:rFonts w:cs="Times New Roman"/>
          <w:szCs w:val="24"/>
        </w:rPr>
      </w:pPr>
    </w:p>
    <w:p w14:paraId="467C9E0A" w14:textId="77777777" w:rsidR="0017036B" w:rsidRDefault="0017036B" w:rsidP="0017036B">
      <w:pPr>
        <w:pStyle w:val="NoSpacing"/>
        <w:rPr>
          <w:rFonts w:cs="Times New Roman"/>
          <w:szCs w:val="24"/>
        </w:rPr>
      </w:pPr>
    </w:p>
    <w:p w14:paraId="35C7C6BE" w14:textId="77777777" w:rsidR="0017036B" w:rsidRDefault="0017036B" w:rsidP="001703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Aug.1433</w:t>
      </w:r>
      <w:r>
        <w:rPr>
          <w:rFonts w:cs="Times New Roman"/>
          <w:szCs w:val="24"/>
        </w:rPr>
        <w:tab/>
        <w:t>Her mother made her and her husband joint executors of her Will.</w:t>
      </w:r>
    </w:p>
    <w:p w14:paraId="4C202A15" w14:textId="77777777" w:rsidR="0017036B" w:rsidRDefault="0017036B" w:rsidP="001703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08FB5747" w14:textId="77777777" w:rsidR="0017036B" w:rsidRDefault="0017036B" w:rsidP="0017036B">
      <w:pPr>
        <w:pStyle w:val="NoSpacing"/>
        <w:rPr>
          <w:rFonts w:cs="Times New Roman"/>
          <w:szCs w:val="24"/>
        </w:rPr>
      </w:pPr>
    </w:p>
    <w:p w14:paraId="2D4FE4A2" w14:textId="77777777" w:rsidR="0017036B" w:rsidRDefault="0017036B" w:rsidP="0017036B">
      <w:pPr>
        <w:pStyle w:val="NoSpacing"/>
        <w:rPr>
          <w:rFonts w:cs="Times New Roman"/>
          <w:szCs w:val="24"/>
        </w:rPr>
      </w:pPr>
    </w:p>
    <w:p w14:paraId="6D02EA46" w14:textId="77777777" w:rsidR="0017036B" w:rsidRDefault="0017036B" w:rsidP="001703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March 2023</w:t>
      </w:r>
    </w:p>
    <w:p w14:paraId="49EA56B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00B59" w14:textId="77777777" w:rsidR="0017036B" w:rsidRDefault="0017036B" w:rsidP="009139A6">
      <w:r>
        <w:separator/>
      </w:r>
    </w:p>
  </w:endnote>
  <w:endnote w:type="continuationSeparator" w:id="0">
    <w:p w14:paraId="26C3B59E" w14:textId="77777777" w:rsidR="0017036B" w:rsidRDefault="001703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421B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2A5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A7B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D9481" w14:textId="77777777" w:rsidR="0017036B" w:rsidRDefault="0017036B" w:rsidP="009139A6">
      <w:r>
        <w:separator/>
      </w:r>
    </w:p>
  </w:footnote>
  <w:footnote w:type="continuationSeparator" w:id="0">
    <w:p w14:paraId="67B953A3" w14:textId="77777777" w:rsidR="0017036B" w:rsidRDefault="001703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05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B7F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2DD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6B"/>
    <w:rsid w:val="000666E0"/>
    <w:rsid w:val="0017036B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514C5"/>
  <w15:chartTrackingRefBased/>
  <w15:docId w15:val="{98478AAF-13A4-4587-B6DE-480ABE36A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2023-03-19T22:21:00Z</dcterms:created>
  <dcterms:modified xsi:type="dcterms:W3CDTF">2023-03-19T22:21:00Z</dcterms:modified>
</cp:coreProperties>
</file>